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Waveney Valley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Waveney Valley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Waveney Valley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Waveney Valley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Waveney Valley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Waveney Valley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0.9%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44.4% </w:t>
      </w:r>
      <w:r w:rsidRPr="004747BF">
        <w:rPr>
          <w:rFonts w:ascii="Libre Franklin Light" w:eastAsia="Times New Roman" w:hAnsi="Libre Franklin Light" w:cs="Calibri Light"/>
        </w:rPr>
        <w:t xml:space="preserve">of those respondents classified as PGSI 8+ in Waveney Valley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Waveney Valley is estimated to be </w:t>
      </w:r>
      <w:r w:rsidRPr="00773DF7">
        <w:rPr>
          <w:rFonts w:ascii="Libre Franklin Light" w:eastAsia="Times New Roman" w:hAnsi="Libre Franklin Light" w:cs="Calibri Light"/>
          <w:b/>
          <w:bCs/>
          <w:color w:val="C45911" w:themeColor="accent2" w:themeShade="BF"/>
        </w:rPr>
        <w:t xml:space="preserve">£508,617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Waveney Valley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8.6%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Waveney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Waveney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Waveney Valley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0.9%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aveney Val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Waveney Valley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aveney Val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Waveney Valley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Waveney Valley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44.4%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aveney Val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Waveney Valley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30.8%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Waveney Valley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Waveney Valley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Waveney Valley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Waveney Valley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Waveney Valley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£508,617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Waveney Valley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£8,285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£171,329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£12,273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£3,452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£6,328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£306,950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£508,617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Waveney Valley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Waveney Valley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Waveney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Waveney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Waveney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Waveney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Waveney Valley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Waveney Valley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Waveney Valley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Waveney Valley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Waveney Valley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Waveney Valley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E2B9519-186A-495D-A161-C249FCF67F1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